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page" w:tblpX="1852" w:tblpY="2238"/>
        <w:tblOverlap w:val="never"/>
        <w:tblW w:w="8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5"/>
        <w:gridCol w:w="2560"/>
        <w:gridCol w:w="1935"/>
        <w:gridCol w:w="2272"/>
      </w:tblGrid>
      <w:tr w:rsidR="00E61CBD">
        <w:trPr>
          <w:trHeight w:val="417"/>
        </w:trPr>
        <w:tc>
          <w:tcPr>
            <w:tcW w:w="1545" w:type="dxa"/>
          </w:tcPr>
          <w:p w:rsidR="00E61CBD" w:rsidRDefault="003E22AE">
            <w:pPr>
              <w:jc w:val="center"/>
              <w:rPr>
                <w:szCs w:val="21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109220</wp:posOffset>
                      </wp:positionH>
                      <wp:positionV relativeFrom="paragraph">
                        <wp:posOffset>-607060</wp:posOffset>
                      </wp:positionV>
                      <wp:extent cx="5057775" cy="485775"/>
                      <wp:effectExtent l="0" t="0" r="9525" b="9525"/>
                      <wp:wrapNone/>
                      <wp:docPr id="4" name="文本框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5057775" cy="485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E61CBD" w:rsidRDefault="00363E6C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32"/>
                                      <w:szCs w:val="32"/>
                                    </w:rPr>
                                    <w:t>湖北师范</w:t>
                                  </w:r>
                                  <w:r w:rsidR="00FE4B62">
                                    <w:rPr>
                                      <w:rFonts w:hint="eastAsia"/>
                                      <w:sz w:val="32"/>
                                      <w:szCs w:val="32"/>
                                    </w:rPr>
                                    <w:t>大学</w:t>
                                  </w:r>
                                  <w:r w:rsidR="001162FB">
                                    <w:rPr>
                                      <w:rFonts w:hint="eastAsia"/>
                                      <w:sz w:val="32"/>
                                      <w:szCs w:val="32"/>
                                    </w:rPr>
                                    <w:t>文理学院实习检查报告表</w:t>
                                  </w:r>
                                </w:p>
                                <w:p w:rsidR="00E61CBD" w:rsidRDefault="00E61CB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4" o:spid="_x0000_s1026" type="#_x0000_t202" style="position:absolute;left:0;text-align:left;margin-left:8.6pt;margin-top:-47.8pt;width:398.25pt;height:3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U9hRgIAAGgEAAAOAAAAZHJzL2Uyb0RvYy54bWysVM2O0zAQviPxDpbvNGlJtkvVdFW6KkKq&#10;2JUK4uw6ThPheIztNikPAG/AiQt3nqvPwdhJf/g5IXpwZzyf5/ebTO/aWpK9MLYCldHhIKZEKA55&#10;pbYZffd2+eyWEuuYypkEJTJ6EJbezZ4+mTZ6IkZQgsyFIehE2UmjM1o6pydRZHkpamYHoIVCYwGm&#10;Zg5Vs41ywxr0XstoFMc3UQMm1wa4sBZv7zsjnQX/RSG4eygKKxyRGcXcXDhNODf+jGZTNtkapsuK&#10;92mwf8iiZpXCoGdX98wxsjPVH67qihuwULgBhzqCoqi4CDVgNcP4t2rWJdMi1ILNsfrcJvv/3PI3&#10;+0dDqjyjCSWK1Tii49cvx28/jt8/k8S3p9F2gqi1RpxrX0KLYw6lWr0C/sEiJLrCdA8son072sLU&#10;/h8LJfgQJ3A4d120jnC8TON0PB6nlHC0JbeopD5udHmtjXWvBNTECxk1ONWQAduvrOugJ4gPZkFW&#10;+bKSMihmu1lIQ/YMGbAMv977LzCpSJPRm+dpHDwr8O8711J5PyKQqY/n6+1K9JJrNy1CvbiB/IB9&#10;MtARzWq+rDDnFbPukRlkFnYAt8U94FFIwJDQS5SUYD797d7jceBopaRBpmbUftwxIyiRrxVS4cUw&#10;STy1g5Kk4xEq5tqyubaoXb0AbMUQ91LzIHq8kyexMFC/x6Wa+6hoYopj7Iy6k7hw3f7gUnIxnwcQ&#10;klkzt1JrzU/0UDDfOSiqMKBLb3q2IJ3DiPvV8/tyrQfU5QMx+wkAAP//AwBQSwMEFAAGAAgAAAAh&#10;AN+JnZHeAAAACgEAAA8AAABkcnMvZG93bnJldi54bWxMj8Fqg0AQhu+FvMMyhdyS1ZRqtK4hBEqg&#10;kENte9+4E5W6s+KuiXn7Tk/t8Z/5+OebYjfbXlxx9J0jBfE6AoFUO9NRo+Dz43W1BeGDJqN7R6jg&#10;jh525eKh0LlxN3rHaxUawSXkc62gDWHIpfR1i1b7tRuQeHdxo9WB49hIM+obl9tebqIokVZ3xBda&#10;PeChxfq7mqyCtyo5oJ8vp680q48ymrKquZ+UWj7O+xcQAefwB8OvPqtDyU5nN5HxouecbphUsMqe&#10;ExAMbOOnFMSZJ3EWgywL+f+F8gcAAP//AwBQSwECLQAUAAYACAAAACEAtoM4kv4AAADhAQAAEwAA&#10;AAAAAAAAAAAAAAAAAAAAW0NvbnRlbnRfVHlwZXNdLnhtbFBLAQItABQABgAIAAAAIQA4/SH/1gAA&#10;AJQBAAALAAAAAAAAAAAAAAAAAC8BAABfcmVscy8ucmVsc1BLAQItABQABgAIAAAAIQA4uU9hRgIA&#10;AGgEAAAOAAAAAAAAAAAAAAAAAC4CAABkcnMvZTJvRG9jLnhtbFBLAQItABQABgAIAAAAIQDfiZ2R&#10;3gAAAAoBAAAPAAAAAAAAAAAAAAAAAKAEAABkcnMvZG93bnJldi54bWxQSwUGAAAAAAQABADzAAAA&#10;qwUAAAAA&#10;" stroked="f" strokeweight=".5pt">
                      <v:path arrowok="t"/>
                      <v:textbox>
                        <w:txbxContent>
                          <w:p w:rsidR="00E61CBD" w:rsidRDefault="00363E6C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湖北师范</w:t>
                            </w:r>
                            <w:r w:rsidR="00FE4B62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大学</w:t>
                            </w:r>
                            <w:r w:rsidR="001162FB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文理学院实习检查报告表</w:t>
                            </w:r>
                          </w:p>
                          <w:p w:rsidR="00E61CBD" w:rsidRDefault="00E61CBD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162FB">
              <w:rPr>
                <w:rFonts w:hint="eastAsia"/>
                <w:szCs w:val="21"/>
              </w:rPr>
              <w:t>时</w:t>
            </w:r>
            <w:r w:rsidR="001162FB">
              <w:rPr>
                <w:rFonts w:hint="eastAsia"/>
                <w:szCs w:val="21"/>
              </w:rPr>
              <w:t xml:space="preserve">    </w:t>
            </w:r>
            <w:r w:rsidR="001162FB">
              <w:rPr>
                <w:rFonts w:hint="eastAsia"/>
                <w:szCs w:val="21"/>
              </w:rPr>
              <w:t>间</w:t>
            </w:r>
          </w:p>
        </w:tc>
        <w:tc>
          <w:tcPr>
            <w:tcW w:w="2560" w:type="dxa"/>
          </w:tcPr>
          <w:p w:rsidR="00E61CBD" w:rsidRDefault="00E61CBD">
            <w:pPr>
              <w:jc w:val="center"/>
              <w:rPr>
                <w:szCs w:val="21"/>
              </w:rPr>
            </w:pPr>
          </w:p>
        </w:tc>
        <w:tc>
          <w:tcPr>
            <w:tcW w:w="1935" w:type="dxa"/>
          </w:tcPr>
          <w:p w:rsidR="00E61CBD" w:rsidRDefault="001162F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实习基地</w:t>
            </w:r>
          </w:p>
        </w:tc>
        <w:tc>
          <w:tcPr>
            <w:tcW w:w="2272" w:type="dxa"/>
          </w:tcPr>
          <w:p w:rsidR="00E61CBD" w:rsidRDefault="00E61CBD">
            <w:pPr>
              <w:jc w:val="center"/>
              <w:rPr>
                <w:szCs w:val="21"/>
              </w:rPr>
            </w:pPr>
          </w:p>
        </w:tc>
      </w:tr>
      <w:tr w:rsidR="00E61CBD">
        <w:trPr>
          <w:trHeight w:val="417"/>
        </w:trPr>
        <w:tc>
          <w:tcPr>
            <w:tcW w:w="1545" w:type="dxa"/>
          </w:tcPr>
          <w:p w:rsidR="00E61CBD" w:rsidRDefault="001162F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检查人员</w:t>
            </w:r>
          </w:p>
        </w:tc>
        <w:tc>
          <w:tcPr>
            <w:tcW w:w="2560" w:type="dxa"/>
          </w:tcPr>
          <w:p w:rsidR="00E61CBD" w:rsidRDefault="00E61CBD">
            <w:pPr>
              <w:jc w:val="center"/>
              <w:rPr>
                <w:szCs w:val="21"/>
              </w:rPr>
            </w:pPr>
          </w:p>
        </w:tc>
        <w:tc>
          <w:tcPr>
            <w:tcW w:w="1935" w:type="dxa"/>
          </w:tcPr>
          <w:p w:rsidR="00E61CBD" w:rsidRDefault="001162F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是否签订实习协议</w:t>
            </w:r>
          </w:p>
        </w:tc>
        <w:tc>
          <w:tcPr>
            <w:tcW w:w="2272" w:type="dxa"/>
          </w:tcPr>
          <w:p w:rsidR="00E61CBD" w:rsidRDefault="00E61CBD">
            <w:pPr>
              <w:jc w:val="center"/>
              <w:rPr>
                <w:szCs w:val="21"/>
              </w:rPr>
            </w:pPr>
          </w:p>
        </w:tc>
      </w:tr>
      <w:tr w:rsidR="00E61CBD">
        <w:trPr>
          <w:trHeight w:val="877"/>
        </w:trPr>
        <w:tc>
          <w:tcPr>
            <w:tcW w:w="1545" w:type="dxa"/>
          </w:tcPr>
          <w:p w:rsidR="00E61CBD" w:rsidRDefault="001162F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实习生名单</w:t>
            </w:r>
          </w:p>
        </w:tc>
        <w:tc>
          <w:tcPr>
            <w:tcW w:w="6767" w:type="dxa"/>
            <w:gridSpan w:val="3"/>
          </w:tcPr>
          <w:p w:rsidR="00E61CBD" w:rsidRDefault="00E61CBD">
            <w:pPr>
              <w:jc w:val="left"/>
              <w:rPr>
                <w:szCs w:val="21"/>
              </w:rPr>
            </w:pPr>
          </w:p>
        </w:tc>
      </w:tr>
      <w:tr w:rsidR="00E61CBD">
        <w:trPr>
          <w:trHeight w:val="2607"/>
        </w:trPr>
        <w:tc>
          <w:tcPr>
            <w:tcW w:w="1545" w:type="dxa"/>
            <w:vAlign w:val="center"/>
          </w:tcPr>
          <w:p w:rsidR="00E61CBD" w:rsidRDefault="001162F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检查情况（路线，日程安排）</w:t>
            </w:r>
          </w:p>
        </w:tc>
        <w:tc>
          <w:tcPr>
            <w:tcW w:w="6767" w:type="dxa"/>
            <w:gridSpan w:val="3"/>
          </w:tcPr>
          <w:p w:rsidR="00E61CBD" w:rsidRDefault="00E61CBD">
            <w:pPr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</w:tr>
      <w:tr w:rsidR="00E61CBD">
        <w:trPr>
          <w:trHeight w:val="3827"/>
        </w:trPr>
        <w:tc>
          <w:tcPr>
            <w:tcW w:w="8312" w:type="dxa"/>
            <w:gridSpan w:val="4"/>
          </w:tcPr>
          <w:p w:rsidR="00E61CBD" w:rsidRPr="0047326B" w:rsidRDefault="00E61CBD">
            <w:pPr>
              <w:jc w:val="left"/>
              <w:rPr>
                <w:rFonts w:ascii="宋体" w:hAnsi="宋体" w:cs="宋体"/>
                <w:b/>
                <w:bCs/>
                <w:color w:val="333333"/>
                <w:kern w:val="0"/>
                <w:sz w:val="24"/>
              </w:rPr>
            </w:pPr>
          </w:p>
          <w:p w:rsidR="0047326B" w:rsidRDefault="0047326B" w:rsidP="0047326B">
            <w:pPr>
              <w:rPr>
                <w:b/>
                <w:bCs/>
              </w:rPr>
            </w:pPr>
          </w:p>
          <w:p w:rsidR="0047326B" w:rsidRDefault="0047326B" w:rsidP="0047326B">
            <w:pPr>
              <w:rPr>
                <w:rFonts w:ascii="宋体" w:hAnsi="宋体" w:cs="宋体"/>
                <w:b/>
                <w:bCs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333333"/>
                <w:kern w:val="0"/>
                <w:sz w:val="24"/>
              </w:rPr>
              <w:t>检查实习基地图片（每个基地3-5张）</w:t>
            </w:r>
          </w:p>
          <w:p w:rsidR="00E61CBD" w:rsidRPr="0047326B" w:rsidRDefault="00E61CBD">
            <w:pPr>
              <w:jc w:val="left"/>
              <w:rPr>
                <w:rFonts w:ascii="宋体" w:hAnsi="宋体" w:cs="宋体"/>
                <w:b/>
                <w:bCs/>
                <w:color w:val="333333"/>
                <w:kern w:val="0"/>
                <w:sz w:val="24"/>
              </w:rPr>
            </w:pPr>
          </w:p>
          <w:p w:rsidR="00E61CBD" w:rsidRDefault="00E61CBD">
            <w:pPr>
              <w:jc w:val="left"/>
              <w:rPr>
                <w:rFonts w:ascii="宋体" w:hAnsi="宋体" w:cs="宋体"/>
                <w:b/>
                <w:bCs/>
                <w:color w:val="333333"/>
                <w:kern w:val="0"/>
                <w:sz w:val="24"/>
              </w:rPr>
            </w:pPr>
          </w:p>
          <w:p w:rsidR="00E61CBD" w:rsidRDefault="00E61CBD">
            <w:pPr>
              <w:jc w:val="left"/>
              <w:rPr>
                <w:rFonts w:ascii="宋体" w:hAnsi="宋体" w:cs="宋体"/>
                <w:b/>
                <w:bCs/>
                <w:color w:val="333333"/>
                <w:kern w:val="0"/>
                <w:sz w:val="24"/>
              </w:rPr>
            </w:pPr>
          </w:p>
          <w:p w:rsidR="00E61CBD" w:rsidRDefault="00E61CBD">
            <w:pPr>
              <w:jc w:val="left"/>
              <w:rPr>
                <w:rFonts w:ascii="宋体" w:hAnsi="宋体" w:cs="宋体"/>
                <w:b/>
                <w:bCs/>
                <w:color w:val="333333"/>
                <w:kern w:val="0"/>
                <w:sz w:val="24"/>
              </w:rPr>
            </w:pPr>
          </w:p>
          <w:p w:rsidR="00E61CBD" w:rsidRDefault="00E61CBD">
            <w:pPr>
              <w:jc w:val="left"/>
              <w:rPr>
                <w:rFonts w:ascii="宋体" w:hAnsi="宋体" w:cs="宋体"/>
                <w:b/>
                <w:bCs/>
                <w:color w:val="333333"/>
                <w:kern w:val="0"/>
                <w:sz w:val="24"/>
              </w:rPr>
            </w:pPr>
          </w:p>
          <w:p w:rsidR="00E61CBD" w:rsidRDefault="00E61CBD">
            <w:pPr>
              <w:jc w:val="left"/>
              <w:rPr>
                <w:rFonts w:ascii="宋体" w:hAnsi="宋体" w:cs="宋体"/>
                <w:b/>
                <w:bCs/>
                <w:color w:val="333333"/>
                <w:kern w:val="0"/>
                <w:sz w:val="24"/>
              </w:rPr>
            </w:pPr>
            <w:bookmarkStart w:id="0" w:name="_GoBack"/>
            <w:bookmarkEnd w:id="0"/>
          </w:p>
          <w:p w:rsidR="00E61CBD" w:rsidRDefault="00E61CBD">
            <w:pPr>
              <w:jc w:val="left"/>
              <w:rPr>
                <w:rFonts w:ascii="宋体" w:hAnsi="宋体" w:cs="宋体"/>
                <w:b/>
                <w:bCs/>
                <w:color w:val="333333"/>
                <w:kern w:val="0"/>
                <w:sz w:val="24"/>
              </w:rPr>
            </w:pPr>
          </w:p>
          <w:p w:rsidR="00E61CBD" w:rsidRDefault="00E61CBD">
            <w:pPr>
              <w:jc w:val="left"/>
              <w:rPr>
                <w:rFonts w:ascii="宋体" w:hAnsi="宋体" w:cs="宋体"/>
                <w:b/>
                <w:bCs/>
                <w:color w:val="333333"/>
                <w:kern w:val="0"/>
                <w:sz w:val="24"/>
              </w:rPr>
            </w:pPr>
          </w:p>
          <w:p w:rsidR="00E61CBD" w:rsidRDefault="00E61CBD">
            <w:pPr>
              <w:jc w:val="left"/>
              <w:rPr>
                <w:rFonts w:ascii="宋体" w:hAnsi="宋体" w:cs="宋体"/>
                <w:b/>
                <w:bCs/>
                <w:color w:val="333333"/>
                <w:kern w:val="0"/>
                <w:sz w:val="24"/>
              </w:rPr>
            </w:pPr>
          </w:p>
          <w:p w:rsidR="00E61CBD" w:rsidRDefault="00E61CBD">
            <w:pPr>
              <w:jc w:val="left"/>
              <w:rPr>
                <w:rFonts w:ascii="宋体" w:hAnsi="宋体" w:cs="宋体"/>
                <w:b/>
                <w:bCs/>
                <w:color w:val="333333"/>
                <w:kern w:val="0"/>
                <w:sz w:val="24"/>
              </w:rPr>
            </w:pPr>
          </w:p>
          <w:p w:rsidR="00E61CBD" w:rsidRDefault="00E61CBD">
            <w:pPr>
              <w:jc w:val="center"/>
              <w:rPr>
                <w:rFonts w:ascii="宋体" w:hAnsi="宋体" w:cs="宋体"/>
                <w:b/>
                <w:bCs/>
                <w:color w:val="333333"/>
                <w:kern w:val="0"/>
                <w:sz w:val="24"/>
              </w:rPr>
            </w:pPr>
          </w:p>
          <w:p w:rsidR="00E61CBD" w:rsidRDefault="00E61CBD">
            <w:pPr>
              <w:rPr>
                <w:rFonts w:ascii="宋体" w:hAnsi="宋体" w:cs="宋体"/>
                <w:b/>
                <w:bCs/>
                <w:color w:val="333333"/>
                <w:kern w:val="0"/>
                <w:sz w:val="24"/>
              </w:rPr>
            </w:pPr>
          </w:p>
          <w:p w:rsidR="00E61CBD" w:rsidRDefault="00E61CBD">
            <w:pPr>
              <w:rPr>
                <w:rFonts w:ascii="宋体" w:hAnsi="宋体" w:cs="宋体"/>
                <w:b/>
                <w:bCs/>
                <w:color w:val="333333"/>
                <w:kern w:val="0"/>
                <w:sz w:val="24"/>
              </w:rPr>
            </w:pPr>
          </w:p>
        </w:tc>
      </w:tr>
      <w:tr w:rsidR="00E61CBD">
        <w:trPr>
          <w:trHeight w:val="2997"/>
        </w:trPr>
        <w:tc>
          <w:tcPr>
            <w:tcW w:w="8312" w:type="dxa"/>
            <w:gridSpan w:val="4"/>
          </w:tcPr>
          <w:p w:rsidR="00E61CBD" w:rsidRDefault="001162FB">
            <w:pPr>
              <w:numPr>
                <w:ilvl w:val="0"/>
                <w:numId w:val="1"/>
              </w:numPr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检查报告及建议：</w:t>
            </w:r>
          </w:p>
          <w:p w:rsidR="006935E5" w:rsidRDefault="006935E5" w:rsidP="006935E5">
            <w:pPr>
              <w:ind w:left="425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</w:tr>
    </w:tbl>
    <w:p w:rsidR="00E61CBD" w:rsidRDefault="00E61CBD"/>
    <w:sectPr w:rsidR="00E61CBD" w:rsidSect="00E61C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7C1" w:rsidRDefault="007B17C1" w:rsidP="00820B06">
      <w:r>
        <w:separator/>
      </w:r>
    </w:p>
  </w:endnote>
  <w:endnote w:type="continuationSeparator" w:id="0">
    <w:p w:rsidR="007B17C1" w:rsidRDefault="007B17C1" w:rsidP="00820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7C1" w:rsidRDefault="007B17C1" w:rsidP="00820B06">
      <w:r>
        <w:separator/>
      </w:r>
    </w:p>
  </w:footnote>
  <w:footnote w:type="continuationSeparator" w:id="0">
    <w:p w:rsidR="007B17C1" w:rsidRDefault="007B17C1" w:rsidP="00820B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BAF556"/>
    <w:multiLevelType w:val="singleLevel"/>
    <w:tmpl w:val="7ABAF55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2E4C3D"/>
    <w:rsid w:val="001162FB"/>
    <w:rsid w:val="0035302B"/>
    <w:rsid w:val="00363E6C"/>
    <w:rsid w:val="003E22AE"/>
    <w:rsid w:val="0047326B"/>
    <w:rsid w:val="005B2B3F"/>
    <w:rsid w:val="006935E5"/>
    <w:rsid w:val="007B17C1"/>
    <w:rsid w:val="00820B06"/>
    <w:rsid w:val="00905E65"/>
    <w:rsid w:val="00E61CBD"/>
    <w:rsid w:val="00FE4B62"/>
    <w:rsid w:val="02A403C4"/>
    <w:rsid w:val="078F1A97"/>
    <w:rsid w:val="08616737"/>
    <w:rsid w:val="15DC250B"/>
    <w:rsid w:val="20FA41BE"/>
    <w:rsid w:val="232E1863"/>
    <w:rsid w:val="258D6C2F"/>
    <w:rsid w:val="272E4C3D"/>
    <w:rsid w:val="350D2BF2"/>
    <w:rsid w:val="3758569B"/>
    <w:rsid w:val="42BA0B99"/>
    <w:rsid w:val="43B26D16"/>
    <w:rsid w:val="4D393F9B"/>
    <w:rsid w:val="6D535020"/>
    <w:rsid w:val="6EFB5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1CB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20B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20B06"/>
    <w:rPr>
      <w:kern w:val="2"/>
      <w:sz w:val="18"/>
      <w:szCs w:val="18"/>
    </w:rPr>
  </w:style>
  <w:style w:type="paragraph" w:styleId="a4">
    <w:name w:val="footer"/>
    <w:basedOn w:val="a"/>
    <w:link w:val="Char0"/>
    <w:rsid w:val="00820B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20B0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1CB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20B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20B06"/>
    <w:rPr>
      <w:kern w:val="2"/>
      <w:sz w:val="18"/>
      <w:szCs w:val="18"/>
    </w:rPr>
  </w:style>
  <w:style w:type="paragraph" w:styleId="a4">
    <w:name w:val="footer"/>
    <w:basedOn w:val="a"/>
    <w:link w:val="Char0"/>
    <w:rsid w:val="00820B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20B0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2</TotalTime>
  <Pages>1</Pages>
  <Words>15</Words>
  <Characters>89</Characters>
  <Application>Microsoft Office Word</Application>
  <DocSecurity>0</DocSecurity>
  <Lines>1</Lines>
  <Paragraphs>1</Paragraphs>
  <ScaleCrop>false</ScaleCrop>
  <Company>CHINA</Company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dreamsummit</cp:lastModifiedBy>
  <cp:revision>6</cp:revision>
  <dcterms:created xsi:type="dcterms:W3CDTF">2020-10-12T08:19:00Z</dcterms:created>
  <dcterms:modified xsi:type="dcterms:W3CDTF">2022-10-07T07:00:00Z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2052-11.1.0.7881</vt:lpwstr>
  </property>
</Properties>
</file>