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7C8C" w:rsidRDefault="00153095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湖北师范大学文理学院优秀实习生推荐表</w:t>
      </w:r>
    </w:p>
    <w:tbl>
      <w:tblPr>
        <w:tblStyle w:val="a3"/>
        <w:tblW w:w="8522" w:type="dxa"/>
        <w:tblLayout w:type="fixed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977C8C">
        <w:tc>
          <w:tcPr>
            <w:tcW w:w="2130" w:type="dxa"/>
          </w:tcPr>
          <w:p w:rsidR="00977C8C" w:rsidRDefault="00153095">
            <w:pPr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姓  名</w:t>
            </w:r>
          </w:p>
        </w:tc>
        <w:tc>
          <w:tcPr>
            <w:tcW w:w="2130" w:type="dxa"/>
          </w:tcPr>
          <w:p w:rsidR="00977C8C" w:rsidRDefault="00977C8C">
            <w:pPr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2131" w:type="dxa"/>
          </w:tcPr>
          <w:p w:rsidR="00977C8C" w:rsidRDefault="00153095">
            <w:pPr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学  号</w:t>
            </w:r>
          </w:p>
        </w:tc>
        <w:tc>
          <w:tcPr>
            <w:tcW w:w="2131" w:type="dxa"/>
          </w:tcPr>
          <w:p w:rsidR="00977C8C" w:rsidRDefault="00977C8C">
            <w:pPr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</w:tc>
      </w:tr>
      <w:tr w:rsidR="00977C8C">
        <w:tc>
          <w:tcPr>
            <w:tcW w:w="2130" w:type="dxa"/>
          </w:tcPr>
          <w:p w:rsidR="00977C8C" w:rsidRDefault="00153095">
            <w:pPr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专  业</w:t>
            </w:r>
          </w:p>
        </w:tc>
        <w:tc>
          <w:tcPr>
            <w:tcW w:w="2130" w:type="dxa"/>
          </w:tcPr>
          <w:p w:rsidR="00977C8C" w:rsidRDefault="00977C8C">
            <w:pPr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2131" w:type="dxa"/>
          </w:tcPr>
          <w:p w:rsidR="00977C8C" w:rsidRDefault="00153095">
            <w:pPr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班  级</w:t>
            </w:r>
          </w:p>
        </w:tc>
        <w:tc>
          <w:tcPr>
            <w:tcW w:w="2131" w:type="dxa"/>
          </w:tcPr>
          <w:p w:rsidR="00977C8C" w:rsidRDefault="00977C8C">
            <w:pPr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</w:tc>
      </w:tr>
      <w:tr w:rsidR="00977C8C">
        <w:tc>
          <w:tcPr>
            <w:tcW w:w="8522" w:type="dxa"/>
            <w:gridSpan w:val="4"/>
          </w:tcPr>
          <w:p w:rsidR="00977C8C" w:rsidRDefault="00153095">
            <w:pPr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个人实习工作总结</w:t>
            </w:r>
          </w:p>
          <w:p w:rsidR="00977C8C" w:rsidRDefault="00153095">
            <w:pPr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（总结电子档请发至</w:t>
            </w:r>
            <w:r w:rsidR="00370B84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HLS1910@163.com</w:t>
            </w: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）</w:t>
            </w:r>
          </w:p>
        </w:tc>
      </w:tr>
      <w:tr w:rsidR="00977C8C" w:rsidTr="00644E99">
        <w:trPr>
          <w:trHeight w:val="5519"/>
        </w:trPr>
        <w:tc>
          <w:tcPr>
            <w:tcW w:w="8522" w:type="dxa"/>
            <w:gridSpan w:val="4"/>
          </w:tcPr>
          <w:p w:rsidR="00977C8C" w:rsidRDefault="00977C8C">
            <w:pPr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:rsidR="00977C8C" w:rsidRDefault="00977C8C">
            <w:pPr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:rsidR="00977C8C" w:rsidRPr="00370B84" w:rsidRDefault="00977C8C">
            <w:pPr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:rsidR="00977C8C" w:rsidRPr="00370B84" w:rsidRDefault="00977C8C">
            <w:pPr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:rsidR="00977C8C" w:rsidRDefault="00977C8C">
            <w:pPr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:rsidR="00977C8C" w:rsidRDefault="00977C8C">
            <w:pPr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:rsidR="00977C8C" w:rsidRDefault="00977C8C">
            <w:pPr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:rsidR="00977C8C" w:rsidRDefault="00977C8C">
            <w:pPr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:rsidR="00977C8C" w:rsidRPr="004F26F2" w:rsidRDefault="00977C8C" w:rsidP="004F26F2">
            <w:pPr>
              <w:rPr>
                <w:rFonts w:ascii="宋体" w:hAnsi="宋体" w:cs="宋体"/>
                <w:b/>
                <w:bCs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977C8C">
        <w:tc>
          <w:tcPr>
            <w:tcW w:w="8522" w:type="dxa"/>
            <w:gridSpan w:val="4"/>
          </w:tcPr>
          <w:p w:rsidR="00977C8C" w:rsidRDefault="00153095">
            <w:pPr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实习单位推荐意见</w:t>
            </w:r>
          </w:p>
        </w:tc>
      </w:tr>
      <w:tr w:rsidR="00977C8C" w:rsidTr="00644E99">
        <w:trPr>
          <w:trHeight w:val="3733"/>
        </w:trPr>
        <w:tc>
          <w:tcPr>
            <w:tcW w:w="8522" w:type="dxa"/>
            <w:gridSpan w:val="4"/>
          </w:tcPr>
          <w:p w:rsidR="00977C8C" w:rsidRDefault="00977C8C">
            <w:pPr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:rsidR="00977C8C" w:rsidRDefault="00977C8C">
            <w:pPr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:rsidR="00977C8C" w:rsidRDefault="00977C8C">
            <w:pPr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:rsidR="00977C8C" w:rsidRDefault="00153095">
            <w:pPr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 xml:space="preserve">                实习单位（盖章）</w:t>
            </w:r>
          </w:p>
          <w:p w:rsidR="00977C8C" w:rsidRDefault="00153095">
            <w:pPr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 xml:space="preserve">              年    月     日</w:t>
            </w:r>
          </w:p>
        </w:tc>
      </w:tr>
    </w:tbl>
    <w:p w:rsidR="00977C8C" w:rsidRDefault="00977C8C">
      <w:pPr>
        <w:jc w:val="center"/>
        <w:rPr>
          <w:rFonts w:ascii="宋体" w:hAnsi="宋体" w:cs="宋体"/>
          <w:b/>
          <w:bCs/>
          <w:sz w:val="28"/>
          <w:szCs w:val="28"/>
        </w:rPr>
      </w:pPr>
    </w:p>
    <w:sectPr w:rsidR="00977C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2E4C3D"/>
    <w:rsid w:val="00153095"/>
    <w:rsid w:val="00370B84"/>
    <w:rsid w:val="00417ABB"/>
    <w:rsid w:val="004F26F2"/>
    <w:rsid w:val="00644E99"/>
    <w:rsid w:val="00977C8C"/>
    <w:rsid w:val="00B9167E"/>
    <w:rsid w:val="02A403C4"/>
    <w:rsid w:val="078F1A97"/>
    <w:rsid w:val="08616737"/>
    <w:rsid w:val="15DC250B"/>
    <w:rsid w:val="20FA41BE"/>
    <w:rsid w:val="232E1863"/>
    <w:rsid w:val="258D6C2F"/>
    <w:rsid w:val="272E4C3D"/>
    <w:rsid w:val="350D2BF2"/>
    <w:rsid w:val="3758569B"/>
    <w:rsid w:val="42BA0B99"/>
    <w:rsid w:val="43B26D16"/>
    <w:rsid w:val="4D393F9B"/>
    <w:rsid w:val="5A6B2A2F"/>
    <w:rsid w:val="6A9B38BA"/>
    <w:rsid w:val="6D535020"/>
    <w:rsid w:val="6EFB5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1</TotalTime>
  <Pages>1</Pages>
  <Words>23</Words>
  <Characters>135</Characters>
  <Application>Microsoft Office Word</Application>
  <DocSecurity>0</DocSecurity>
  <Lines>1</Lines>
  <Paragraphs>1</Paragraphs>
  <ScaleCrop>false</ScaleCrop>
  <Company> </Company>
  <LinksUpToDate>false</LinksUpToDate>
  <CharactersWithSpaces>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dreamsummit</cp:lastModifiedBy>
  <cp:revision>4</cp:revision>
  <dcterms:created xsi:type="dcterms:W3CDTF">2020-10-12T08:18:00Z</dcterms:created>
  <dcterms:modified xsi:type="dcterms:W3CDTF">2022-10-07T06:57:00Z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2052-10.1.0.7401</vt:lpwstr>
  </property>
</Properties>
</file>